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5B6457" w:rsidP="005B6457">
      <w:pPr>
        <w:pStyle w:val="NoSpacing"/>
      </w:pPr>
      <w:r>
        <w:rPr>
          <w:u w:val="single"/>
        </w:rPr>
        <w:t>John PAAS (alias MARESCHALL)</w:t>
      </w:r>
      <w:r>
        <w:t xml:space="preserve">        (d.1433)</w:t>
      </w:r>
    </w:p>
    <w:p w:rsidR="005B6457" w:rsidRDefault="005B6457" w:rsidP="005B6457">
      <w:pPr>
        <w:pStyle w:val="NoSpacing"/>
      </w:pPr>
      <w:r>
        <w:t>of London.</w:t>
      </w:r>
    </w:p>
    <w:p w:rsidR="005B6457" w:rsidRDefault="005B6457" w:rsidP="005B6457">
      <w:pPr>
        <w:pStyle w:val="NoSpacing"/>
      </w:pPr>
    </w:p>
    <w:p w:rsidR="005B6457" w:rsidRDefault="005B6457" w:rsidP="005B6457">
      <w:pPr>
        <w:pStyle w:val="NoSpacing"/>
      </w:pPr>
    </w:p>
    <w:p w:rsidR="005B6457" w:rsidRDefault="005B6457" w:rsidP="005B6457">
      <w:pPr>
        <w:pStyle w:val="NoSpacing"/>
      </w:pPr>
      <w:r>
        <w:t xml:space="preserve">  1 May1433</w:t>
      </w:r>
      <w:r>
        <w:tab/>
        <w:t>Writ of diem clausit extremum.</w:t>
      </w:r>
    </w:p>
    <w:p w:rsidR="005B6457" w:rsidRDefault="005B6457" w:rsidP="005B6457">
      <w:pPr>
        <w:pStyle w:val="NoSpacing"/>
      </w:pPr>
      <w:r>
        <w:tab/>
      </w:r>
      <w:r>
        <w:tab/>
        <w:t>(www.inquisitionspostmortem.ac.uk  ref. eCIPM 24-244)</w:t>
      </w:r>
    </w:p>
    <w:p w:rsidR="005B6457" w:rsidRDefault="005B6457" w:rsidP="005B6457">
      <w:pPr>
        <w:pStyle w:val="NoSpacing"/>
      </w:pPr>
    </w:p>
    <w:p w:rsidR="005B6457" w:rsidRDefault="005B6457" w:rsidP="005B6457">
      <w:pPr>
        <w:pStyle w:val="NoSpacing"/>
      </w:pPr>
    </w:p>
    <w:p w:rsidR="005B6457" w:rsidRPr="005B6457" w:rsidRDefault="005B6457" w:rsidP="005B6457">
      <w:pPr>
        <w:pStyle w:val="NoSpacing"/>
      </w:pPr>
      <w:r>
        <w:t>20 January 2017</w:t>
      </w:r>
      <w:bookmarkStart w:id="0" w:name="_GoBack"/>
      <w:bookmarkEnd w:id="0"/>
    </w:p>
    <w:sectPr w:rsidR="005B6457" w:rsidRPr="005B645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457" w:rsidRDefault="005B6457" w:rsidP="00E71FC3">
      <w:pPr>
        <w:spacing w:after="0" w:line="240" w:lineRule="auto"/>
      </w:pPr>
      <w:r>
        <w:separator/>
      </w:r>
    </w:p>
  </w:endnote>
  <w:endnote w:type="continuationSeparator" w:id="0">
    <w:p w:rsidR="005B6457" w:rsidRDefault="005B64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457" w:rsidRDefault="005B6457" w:rsidP="00E71FC3">
      <w:pPr>
        <w:spacing w:after="0" w:line="240" w:lineRule="auto"/>
      </w:pPr>
      <w:r>
        <w:separator/>
      </w:r>
    </w:p>
  </w:footnote>
  <w:footnote w:type="continuationSeparator" w:id="0">
    <w:p w:rsidR="005B6457" w:rsidRDefault="005B64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457"/>
    <w:rsid w:val="001A7C09"/>
    <w:rsid w:val="00577BD5"/>
    <w:rsid w:val="005B6457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231C7"/>
  <w15:chartTrackingRefBased/>
  <w15:docId w15:val="{C9B135F9-B04A-4BDB-96B6-D6E502AB2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2017-01-20T21:43:00Z</dcterms:created>
  <dcterms:modified xsi:type="dcterms:W3CDTF">2017-01-20T21:46:00Z</dcterms:modified>
</cp:coreProperties>
</file>